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9ECB1" w14:textId="77777777" w:rsidR="005C7AFF" w:rsidRPr="00966315" w:rsidRDefault="001A3DBF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966315">
        <w:rPr>
          <w:rFonts w:ascii="Calibri" w:hAnsi="Calibri" w:cs="Calibri"/>
          <w:b/>
          <w:sz w:val="22"/>
          <w:szCs w:val="16"/>
        </w:rPr>
        <w:t xml:space="preserve">Anexa </w:t>
      </w:r>
      <w:r w:rsidR="00966315" w:rsidRPr="00966315">
        <w:rPr>
          <w:rFonts w:ascii="Calibri" w:hAnsi="Calibri" w:cs="Calibri"/>
          <w:b/>
          <w:sz w:val="22"/>
          <w:szCs w:val="16"/>
        </w:rPr>
        <w:t>14</w:t>
      </w:r>
    </w:p>
    <w:p w14:paraId="3DBA4BA5" w14:textId="77777777" w:rsidR="001A3DBF" w:rsidRDefault="001A3DB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2EF4D0D5" w14:textId="77777777" w:rsidR="001A3DBF" w:rsidRPr="00211D38" w:rsidRDefault="001A3DBF" w:rsidP="001A3DBF">
      <w:pPr>
        <w:pStyle w:val="criterii"/>
        <w:numPr>
          <w:ilvl w:val="0"/>
          <w:numId w:val="0"/>
        </w:numPr>
        <w:spacing w:before="0" w:after="0"/>
        <w:jc w:val="right"/>
        <w:rPr>
          <w:rFonts w:ascii="Arial Narrow" w:hAnsi="Arial Narrow"/>
          <w:sz w:val="24"/>
        </w:rPr>
      </w:pPr>
    </w:p>
    <w:p w14:paraId="00FC57B2" w14:textId="77777777" w:rsidR="001A3DBF" w:rsidRPr="001E1343" w:rsidRDefault="001A3DBF" w:rsidP="001A3DBF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  <w:r w:rsidRPr="001E1343">
        <w:rPr>
          <w:rFonts w:ascii="Calibri" w:hAnsi="Calibri" w:cs="Calibri"/>
          <w:sz w:val="24"/>
        </w:rPr>
        <w:t xml:space="preserve">Tabel centralizator numere cadastrale </w:t>
      </w:r>
      <w:proofErr w:type="spellStart"/>
      <w:r w:rsidRPr="001E1343">
        <w:rPr>
          <w:rFonts w:ascii="Calibri" w:hAnsi="Calibri" w:cs="Calibri"/>
          <w:sz w:val="24"/>
        </w:rPr>
        <w:t>şi</w:t>
      </w:r>
      <w:proofErr w:type="spellEnd"/>
      <w:r w:rsidRPr="001E1343">
        <w:rPr>
          <w:rFonts w:ascii="Calibri" w:hAnsi="Calibri" w:cs="Calibri"/>
          <w:sz w:val="24"/>
        </w:rPr>
        <w:t xml:space="preserve"> obiective de </w:t>
      </w:r>
      <w:proofErr w:type="spellStart"/>
      <w:r w:rsidRPr="001E1343">
        <w:rPr>
          <w:rFonts w:ascii="Calibri" w:hAnsi="Calibri" w:cs="Calibri"/>
          <w:sz w:val="24"/>
        </w:rPr>
        <w:t>investiţie</w:t>
      </w:r>
      <w:proofErr w:type="spellEnd"/>
    </w:p>
    <w:p w14:paraId="6BBCF2BF" w14:textId="77777777" w:rsidR="001A3DBF" w:rsidRPr="001E1343" w:rsidRDefault="001A3DBF" w:rsidP="001A3DBF">
      <w:pPr>
        <w:rPr>
          <w:rFonts w:ascii="Calibri" w:hAnsi="Calibri" w:cs="Calibri"/>
        </w:rPr>
      </w:pPr>
    </w:p>
    <w:p w14:paraId="4AB9743C" w14:textId="77777777" w:rsidR="001A3DBF" w:rsidRPr="001E1343" w:rsidRDefault="001A3DBF" w:rsidP="001A3DBF">
      <w:pPr>
        <w:rPr>
          <w:rFonts w:ascii="Calibri" w:hAnsi="Calibri" w:cs="Calibri"/>
        </w:rPr>
      </w:pPr>
    </w:p>
    <w:tbl>
      <w:tblPr>
        <w:tblW w:w="9762" w:type="dxa"/>
        <w:tblInd w:w="-1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1A3DBF" w:rsidRPr="001E1343" w14:paraId="49B532F1" w14:textId="77777777" w:rsidTr="001E1343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D07ED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5D8AD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  <w:t>Nr. carte funciară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64CEC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Număr cadastral </w:t>
            </w:r>
          </w:p>
          <w:p w14:paraId="0961DF0B" w14:textId="77777777" w:rsidR="001A3DBF" w:rsidRPr="001E1343" w:rsidRDefault="001A3DBF" w:rsidP="001E1343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64C4A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Suprafaţă</w:t>
            </w:r>
            <w:proofErr w:type="spellEnd"/>
          </w:p>
          <w:p w14:paraId="0E997B91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(mp)</w:t>
            </w:r>
            <w:r w:rsidR="006617BD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</w:t>
            </w:r>
            <w:r w:rsidR="006617BD" w:rsidRPr="006617BD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teren si /sau clădire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6247F" w14:textId="77777777" w:rsidR="001A3DBF" w:rsidRPr="001E1343" w:rsidRDefault="001A3DBF" w:rsidP="001E1343">
            <w:pPr>
              <w:spacing w:after="240"/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Obiectiv de </w:t>
            </w: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investiţie</w:t>
            </w:r>
            <w:proofErr w:type="spellEnd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aferent proiectului*</w:t>
            </w:r>
          </w:p>
          <w:p w14:paraId="1F52E62B" w14:textId="77777777" w:rsidR="001A3DBF" w:rsidRPr="001E1343" w:rsidRDefault="001A3DBF" w:rsidP="001E1343">
            <w:pPr>
              <w:spacing w:after="240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4C4C8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Istoric (dacă este cazul). </w:t>
            </w:r>
          </w:p>
          <w:p w14:paraId="310DF93C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  <w:p w14:paraId="001F3EB4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Se vor </w:t>
            </w: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menţiona</w:t>
            </w:r>
            <w:proofErr w:type="spellEnd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actele privind dezmembrările </w:t>
            </w: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şi</w:t>
            </w:r>
            <w:proofErr w:type="spellEnd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alipirile, etc  </w:t>
            </w:r>
          </w:p>
        </w:tc>
      </w:tr>
      <w:tr w:rsidR="001A3DBF" w:rsidRPr="001E1343" w14:paraId="6541B693" w14:textId="77777777" w:rsidTr="001E1343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02031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FDB75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2E14F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A6A52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D7E5D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5A6ED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1A3DBF" w:rsidRPr="001E1343" w14:paraId="7DACE393" w14:textId="77777777" w:rsidTr="001E1343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6157F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7378C8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ED9414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56B42E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4B3EA6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AF3C66" w14:textId="77777777" w:rsidR="001A3DBF" w:rsidRPr="001E1343" w:rsidRDefault="001A3DBF" w:rsidP="001E1343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</w:tr>
      <w:tr w:rsidR="001A3DBF" w:rsidRPr="001E1343" w14:paraId="2F208C14" w14:textId="77777777" w:rsidTr="001E1343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A38C64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DBA42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EF5F67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2BBBB3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CC8E3A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793CDB" w14:textId="77777777" w:rsidR="001A3DBF" w:rsidRPr="001E1343" w:rsidRDefault="001A3DBF" w:rsidP="001E1343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</w:tr>
    </w:tbl>
    <w:p w14:paraId="0EAAB21C" w14:textId="77777777" w:rsidR="001A3DBF" w:rsidRPr="001E1343" w:rsidRDefault="001A3DBF" w:rsidP="001A3DBF">
      <w:pPr>
        <w:rPr>
          <w:rFonts w:ascii="Calibri" w:hAnsi="Calibri" w:cs="Calibri"/>
        </w:rPr>
      </w:pPr>
    </w:p>
    <w:p w14:paraId="457FA3A7" w14:textId="77777777" w:rsidR="001A3DBF" w:rsidRPr="001E1343" w:rsidRDefault="001A3DBF" w:rsidP="006617BD">
      <w:pPr>
        <w:jc w:val="both"/>
        <w:rPr>
          <w:rFonts w:ascii="Calibri" w:hAnsi="Calibri" w:cs="Calibri"/>
        </w:rPr>
      </w:pPr>
      <w:r w:rsidRPr="001E1343">
        <w:rPr>
          <w:rFonts w:ascii="Calibri" w:eastAsia="Calibri" w:hAnsi="Calibri" w:cs="Calibri"/>
          <w:b/>
          <w:bCs/>
          <w:color w:val="000000"/>
          <w:lang w:eastAsia="ro-RO"/>
        </w:rPr>
        <w:t>*</w:t>
      </w:r>
      <w:r w:rsidR="006617BD" w:rsidRPr="006617BD">
        <w:rPr>
          <w:rFonts w:ascii="Calibri" w:hAnsi="Calibri" w:cs="Calibri"/>
          <w:bCs/>
          <w:color w:val="000000"/>
          <w:sz w:val="20"/>
          <w:szCs w:val="20"/>
          <w:lang w:eastAsia="ro-RO"/>
        </w:rPr>
        <w:t xml:space="preserve">În coloana </w:t>
      </w:r>
      <w:r w:rsidR="006617BD" w:rsidRPr="006617BD">
        <w:rPr>
          <w:rFonts w:ascii="Calibri" w:hAnsi="Calibri" w:cs="Calibri"/>
          <w:bCs/>
          <w:color w:val="000000"/>
          <w:sz w:val="20"/>
          <w:szCs w:val="20"/>
          <w:lang w:val="en-US" w:eastAsia="ro-RO"/>
        </w:rPr>
        <w:t>“</w:t>
      </w:r>
      <w:r w:rsidR="006617BD" w:rsidRPr="006617BD">
        <w:rPr>
          <w:rFonts w:ascii="Calibri" w:hAnsi="Calibri" w:cs="Calibri"/>
          <w:bCs/>
          <w:color w:val="000000"/>
          <w:sz w:val="20"/>
          <w:szCs w:val="20"/>
          <w:lang w:eastAsia="ro-RO"/>
        </w:rPr>
        <w:t xml:space="preserve">Obiectiv de investiție aferent proiectului”, pentru toate imobilele  care fac obiectul proiectului </w:t>
      </w:r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(teren/</w:t>
      </w:r>
      <w:proofErr w:type="spellStart"/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cladire</w:t>
      </w:r>
      <w:proofErr w:type="spellEnd"/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 xml:space="preserve">) identificate prin extrasele de carte funciară, </w:t>
      </w:r>
      <w:r w:rsidR="006617BD" w:rsidRPr="006617BD">
        <w:rPr>
          <w:rFonts w:ascii="Calibri" w:hAnsi="Calibri" w:cs="Calibri"/>
          <w:bCs/>
          <w:color w:val="000000"/>
          <w:sz w:val="20"/>
          <w:szCs w:val="20"/>
          <w:lang w:eastAsia="ro-RO"/>
        </w:rPr>
        <w:t>s</w:t>
      </w:r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e vor menționa  suprafețele   afectate de lucrările de intervenții propuse  pentru fiecare obiectiv de investiție propus</w:t>
      </w:r>
      <w:r w:rsid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.</w:t>
      </w:r>
    </w:p>
    <w:p w14:paraId="4CB62272" w14:textId="77777777" w:rsidR="001A3DBF" w:rsidRPr="001E1343" w:rsidRDefault="001A3DBF" w:rsidP="001A3DBF">
      <w:pPr>
        <w:jc w:val="both"/>
        <w:rPr>
          <w:rFonts w:ascii="Calibri" w:hAnsi="Calibri" w:cs="Calibri"/>
          <w:szCs w:val="16"/>
        </w:rPr>
      </w:pPr>
    </w:p>
    <w:p w14:paraId="02545505" w14:textId="77777777" w:rsidR="0009018B" w:rsidRDefault="0009018B" w:rsidP="00376CFE"/>
    <w:p w14:paraId="784E5FFA" w14:textId="77777777" w:rsidR="0009018B" w:rsidRDefault="0009018B" w:rsidP="00376CFE"/>
    <w:p w14:paraId="71C4FEBE" w14:textId="77777777" w:rsidR="0009018B" w:rsidRDefault="0009018B" w:rsidP="00376CFE"/>
    <w:p w14:paraId="2D6DB8C9" w14:textId="77777777" w:rsidR="0009018B" w:rsidRDefault="0009018B" w:rsidP="00376CFE"/>
    <w:p w14:paraId="6556B0F0" w14:textId="77777777" w:rsidR="0009018B" w:rsidRDefault="0009018B" w:rsidP="00376CFE"/>
    <w:p w14:paraId="49CED0B0" w14:textId="77777777" w:rsidR="0009018B" w:rsidRDefault="0009018B" w:rsidP="00376CFE"/>
    <w:p w14:paraId="1E28C030" w14:textId="77777777" w:rsidR="0009018B" w:rsidRDefault="0009018B" w:rsidP="00376CFE"/>
    <w:p w14:paraId="1C61B985" w14:textId="77777777" w:rsidR="0009018B" w:rsidRDefault="0009018B" w:rsidP="00376CFE"/>
    <w:p w14:paraId="6C16F31D" w14:textId="77777777" w:rsidR="0009018B" w:rsidRDefault="0009018B" w:rsidP="00376CFE"/>
    <w:p w14:paraId="47798A88" w14:textId="77777777" w:rsidR="0009018B" w:rsidRDefault="0009018B" w:rsidP="00376CFE"/>
    <w:p w14:paraId="1CC46BEF" w14:textId="77777777" w:rsidR="0009018B" w:rsidRDefault="0009018B" w:rsidP="00376CFE"/>
    <w:p w14:paraId="366D7236" w14:textId="77777777" w:rsidR="0009018B" w:rsidRDefault="0009018B" w:rsidP="00376CFE"/>
    <w:p w14:paraId="1FC358E9" w14:textId="77777777" w:rsidR="0009018B" w:rsidRDefault="0009018B" w:rsidP="00376CFE"/>
    <w:p w14:paraId="2436AD93" w14:textId="77777777" w:rsidR="0009018B" w:rsidRDefault="0009018B" w:rsidP="00376CFE"/>
    <w:p w14:paraId="60ADAC74" w14:textId="77777777" w:rsidR="0009018B" w:rsidRDefault="0009018B" w:rsidP="00376CFE"/>
    <w:p w14:paraId="01BDC5FF" w14:textId="77777777" w:rsidR="0009018B" w:rsidRDefault="0009018B" w:rsidP="00376CFE"/>
    <w:p w14:paraId="686171AB" w14:textId="77777777" w:rsidR="0009018B" w:rsidRDefault="0009018B" w:rsidP="00376CFE"/>
    <w:p w14:paraId="7D52A980" w14:textId="77777777" w:rsidR="0009018B" w:rsidRDefault="0009018B" w:rsidP="00376CFE"/>
    <w:p w14:paraId="673D986C" w14:textId="77777777" w:rsidR="00E31672" w:rsidRDefault="00E31672" w:rsidP="00376CFE"/>
    <w:sectPr w:rsidR="00E31672" w:rsidSect="00E3167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4845E" w14:textId="77777777" w:rsidR="004764BC" w:rsidRDefault="004764BC">
      <w:r>
        <w:separator/>
      </w:r>
    </w:p>
  </w:endnote>
  <w:endnote w:type="continuationSeparator" w:id="0">
    <w:p w14:paraId="0AF46FBE" w14:textId="77777777" w:rsidR="004764BC" w:rsidRDefault="00476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4D093F39" w14:textId="77777777">
      <w:trPr>
        <w:cantSplit/>
        <w:trHeight w:hRule="exact" w:val="340"/>
        <w:hidden/>
      </w:trPr>
      <w:tc>
        <w:tcPr>
          <w:tcW w:w="9210" w:type="dxa"/>
        </w:tcPr>
        <w:p w14:paraId="673A923E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6CB3A5B" w14:textId="77777777" w:rsidR="00F12E7F" w:rsidRDefault="006A1872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20EADF0F" wp14:editId="6D7BF540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77C77EF" wp14:editId="0D11E40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E874E7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2653F47" wp14:editId="013947C3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2745E3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82A377" wp14:editId="67C5C95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87D5C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5CDF961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9E4D89A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29CAEA41" wp14:editId="68899A20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8AAE4A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3EC3E" w14:textId="77777777" w:rsidR="00072DDE" w:rsidRDefault="006A1872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49A5D27B" wp14:editId="79888C4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67B5B17" wp14:editId="4562313C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E1DDD0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6307A742" wp14:editId="37A86E5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FEA69D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39EA207" wp14:editId="07BAC1E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B1A348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3D1E483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63849E3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22ACBEB0" wp14:editId="581C39A2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DF380E" w14:textId="77777777" w:rsidR="004764BC" w:rsidRDefault="004764BC">
      <w:r>
        <w:separator/>
      </w:r>
    </w:p>
  </w:footnote>
  <w:footnote w:type="continuationSeparator" w:id="0">
    <w:p w14:paraId="08B4F14F" w14:textId="77777777" w:rsidR="004764BC" w:rsidRDefault="00476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33C00" w14:textId="77777777" w:rsidR="002B3BB9" w:rsidRPr="00851382" w:rsidRDefault="006A1872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01426183" wp14:editId="6AA39729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DBD192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503A017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6617BD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6617BD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D9D77" w14:textId="77777777" w:rsidR="002B3BB9" w:rsidRDefault="006A1872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01EAA7A7" wp14:editId="222E65F8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690AACB1" wp14:editId="598FEBB9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015307DB" wp14:editId="6961026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796059">
    <w:abstractNumId w:val="2"/>
  </w:num>
  <w:num w:numId="2" w16cid:durableId="53897870">
    <w:abstractNumId w:val="1"/>
  </w:num>
  <w:num w:numId="3" w16cid:durableId="1570723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80850"/>
    <w:rsid w:val="0009018B"/>
    <w:rsid w:val="00094830"/>
    <w:rsid w:val="000C2AAE"/>
    <w:rsid w:val="001175F2"/>
    <w:rsid w:val="001357F6"/>
    <w:rsid w:val="00144BFD"/>
    <w:rsid w:val="001A3DBF"/>
    <w:rsid w:val="001E1343"/>
    <w:rsid w:val="001E7D06"/>
    <w:rsid w:val="002B3BB9"/>
    <w:rsid w:val="002E07E9"/>
    <w:rsid w:val="002F1246"/>
    <w:rsid w:val="00351F71"/>
    <w:rsid w:val="00376CFE"/>
    <w:rsid w:val="003E2E03"/>
    <w:rsid w:val="00474F02"/>
    <w:rsid w:val="004764BC"/>
    <w:rsid w:val="00523BEA"/>
    <w:rsid w:val="005A6B00"/>
    <w:rsid w:val="005C21C9"/>
    <w:rsid w:val="005C7AFF"/>
    <w:rsid w:val="00643AC4"/>
    <w:rsid w:val="006617BD"/>
    <w:rsid w:val="006A1872"/>
    <w:rsid w:val="006B79B9"/>
    <w:rsid w:val="006F14B9"/>
    <w:rsid w:val="007209E0"/>
    <w:rsid w:val="00754551"/>
    <w:rsid w:val="007A69A6"/>
    <w:rsid w:val="007C403D"/>
    <w:rsid w:val="00851382"/>
    <w:rsid w:val="0088290B"/>
    <w:rsid w:val="008C26CE"/>
    <w:rsid w:val="008E7688"/>
    <w:rsid w:val="00936CF8"/>
    <w:rsid w:val="0095716B"/>
    <w:rsid w:val="00966315"/>
    <w:rsid w:val="009F711B"/>
    <w:rsid w:val="00A06DE4"/>
    <w:rsid w:val="00AE4990"/>
    <w:rsid w:val="00B15233"/>
    <w:rsid w:val="00BD3175"/>
    <w:rsid w:val="00C05C7A"/>
    <w:rsid w:val="00C82AD1"/>
    <w:rsid w:val="00C916A3"/>
    <w:rsid w:val="00CB1C3D"/>
    <w:rsid w:val="00CC6C98"/>
    <w:rsid w:val="00D22014"/>
    <w:rsid w:val="00D94812"/>
    <w:rsid w:val="00DD113C"/>
    <w:rsid w:val="00E31672"/>
    <w:rsid w:val="00E753B1"/>
    <w:rsid w:val="00EF25AA"/>
    <w:rsid w:val="00EF6CD7"/>
    <w:rsid w:val="00F12E7F"/>
    <w:rsid w:val="00F440FC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6842832"/>
  <w15:chartTrackingRefBased/>
  <w15:docId w15:val="{E9B1E063-263C-42C5-B9EA-991D2D426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1A3DBF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1F94B-5F99-41A9-B9B7-F09C8C0EC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0</TotalTime>
  <Pages>1</Pages>
  <Words>78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653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adriana.muresan@por.adrcentru</cp:lastModifiedBy>
  <cp:revision>2</cp:revision>
  <cp:lastPrinted>2022-03-29T08:07:00Z</cp:lastPrinted>
  <dcterms:created xsi:type="dcterms:W3CDTF">2025-04-09T10:44:00Z</dcterms:created>
  <dcterms:modified xsi:type="dcterms:W3CDTF">2025-04-09T10:44:00Z</dcterms:modified>
</cp:coreProperties>
</file>